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952665" w:rsidRPr="00A91B49" w14:paraId="1F21393A" w14:textId="77777777" w:rsidTr="00284BBE">
        <w:trPr>
          <w:trHeight w:val="358"/>
        </w:trPr>
        <w:tc>
          <w:tcPr>
            <w:tcW w:w="9776" w:type="dxa"/>
          </w:tcPr>
          <w:p w14:paraId="4E1F3AD7" w14:textId="77777777" w:rsidR="00952665" w:rsidRPr="00A91B49" w:rsidRDefault="00952665" w:rsidP="00284BBE">
            <w:pPr>
              <w:ind w:right="-314"/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            Obrazec št. 1</w:t>
            </w:r>
          </w:p>
        </w:tc>
      </w:tr>
    </w:tbl>
    <w:p w14:paraId="589D27DB" w14:textId="77777777" w:rsidR="00952665" w:rsidRPr="00A91B49" w:rsidRDefault="00952665" w:rsidP="00952665">
      <w:pPr>
        <w:jc w:val="both"/>
        <w:rPr>
          <w:rFonts w:ascii="Arial Narrow" w:hAnsi="Arial Narrow" w:cs="Arial"/>
          <w:b/>
          <w:bCs/>
        </w:rPr>
      </w:pPr>
      <w:r w:rsidRPr="00A91B49">
        <w:rPr>
          <w:rFonts w:ascii="Arial Narrow" w:hAnsi="Arial Narrow" w:cs="Arial"/>
          <w:b/>
          <w:bCs/>
        </w:rPr>
        <w:t xml:space="preserve">Opozorilo: </w:t>
      </w:r>
    </w:p>
    <w:p w14:paraId="200EE8D5" w14:textId="77777777" w:rsidR="00952665" w:rsidRPr="00A91B49" w:rsidRDefault="00952665" w:rsidP="00952665">
      <w:pPr>
        <w:jc w:val="both"/>
        <w:rPr>
          <w:rFonts w:ascii="Arial Narrow" w:hAnsi="Arial Narrow" w:cs="Arial"/>
          <w:b/>
          <w:bCs/>
        </w:rPr>
      </w:pPr>
      <w:r w:rsidRPr="00A91B49">
        <w:rPr>
          <w:rFonts w:ascii="Arial Narrow" w:hAnsi="Arial Narrow" w:cs="Arial"/>
          <w:b/>
          <w:bCs/>
        </w:rPr>
        <w:t xml:space="preserve">Ponudnik mora izpolniti, podpisati in priložiti ta ponudbeni obrazec. </w:t>
      </w:r>
    </w:p>
    <w:p w14:paraId="7706F8E9" w14:textId="77777777" w:rsidR="00952665" w:rsidRPr="00A91B49" w:rsidRDefault="00952665" w:rsidP="00952665">
      <w:pPr>
        <w:rPr>
          <w:rFonts w:ascii="Arial Narrow" w:hAnsi="Arial Narrow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402"/>
      </w:tblGrid>
      <w:tr w:rsidR="00952665" w:rsidRPr="00A91B49" w14:paraId="3306369E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F210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Naziv ponudnika: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D8C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4002403A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E50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CE68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4533411B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FBF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196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  <w:r w:rsidRPr="00A91B49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52665" w:rsidRPr="00A91B49" w14:paraId="0661F9A8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8BF0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BF1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4ED43928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51FB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3FA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3A0F9DF5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D7B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Številka transakcijskega računa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B61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0031CAD8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B920E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 xml:space="preserve">Ponudnik je MSP* </w:t>
            </w:r>
            <w:r w:rsidRPr="00A91B49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298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  <w:r w:rsidRPr="00A91B49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52665" w:rsidRPr="00A91B49" w14:paraId="3DF8E212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F67BC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 xml:space="preserve">Ponudnik nastopa s podizvajalci: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51AB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  <w:r w:rsidRPr="00A91B49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52665" w:rsidRPr="00A91B49" w14:paraId="099A17A7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AD80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 xml:space="preserve">Kontaktna oseba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CA0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6DA70D11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06C1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6F3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  <w:tr w:rsidR="00952665" w:rsidRPr="00A91B49" w14:paraId="6DCAE65E" w14:textId="77777777" w:rsidTr="00284BB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622" w14:textId="77777777" w:rsidR="00952665" w:rsidRPr="00A91B49" w:rsidRDefault="00952665" w:rsidP="00284BBE">
            <w:pPr>
              <w:rPr>
                <w:rFonts w:ascii="Arial Narrow" w:hAnsi="Arial Narrow" w:cs="Arial"/>
                <w:b/>
              </w:rPr>
            </w:pPr>
            <w:r w:rsidRPr="00A91B49">
              <w:rPr>
                <w:rFonts w:ascii="Arial Narrow" w:hAnsi="Arial Narrow" w:cs="Arial"/>
                <w:b/>
              </w:rPr>
              <w:t xml:space="preserve">e-pošta: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1FD" w14:textId="77777777" w:rsidR="00952665" w:rsidRPr="00A91B49" w:rsidRDefault="00952665" w:rsidP="00284BBE">
            <w:pPr>
              <w:rPr>
                <w:rFonts w:ascii="Arial Narrow" w:hAnsi="Arial Narrow" w:cs="Arial"/>
              </w:rPr>
            </w:pPr>
          </w:p>
        </w:tc>
      </w:tr>
    </w:tbl>
    <w:p w14:paraId="1BF48DBA" w14:textId="77777777" w:rsidR="00952665" w:rsidRPr="00A91B49" w:rsidRDefault="00952665" w:rsidP="00952665">
      <w:pPr>
        <w:jc w:val="both"/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 xml:space="preserve">* Kategorijo </w:t>
      </w:r>
      <w:proofErr w:type="spellStart"/>
      <w:r w:rsidRPr="00A91B49">
        <w:rPr>
          <w:rFonts w:ascii="Arial Narrow" w:hAnsi="Arial Narrow" w:cs="Arial"/>
        </w:rPr>
        <w:t>mikro</w:t>
      </w:r>
      <w:proofErr w:type="spellEnd"/>
      <w:r w:rsidRPr="00A91B49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FEDC980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3057FE6E" w14:textId="77777777" w:rsidR="00952665" w:rsidRPr="00A91B49" w:rsidRDefault="00952665" w:rsidP="00952665">
      <w:pPr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>Za naročnika :</w:t>
      </w:r>
      <w:r w:rsidRPr="00A91B49">
        <w:rPr>
          <w:rFonts w:ascii="Arial Narrow" w:hAnsi="Arial Narrow" w:cs="Arial"/>
          <w:b/>
        </w:rPr>
        <w:t xml:space="preserve"> </w:t>
      </w:r>
      <w:r w:rsidRPr="00A91B49">
        <w:rPr>
          <w:rFonts w:ascii="Arial Narrow" w:hAnsi="Arial Narrow" w:cs="Arial"/>
          <w:b/>
          <w:caps/>
        </w:rPr>
        <w:t>Univerzitetni klinični center Ljubljana</w:t>
      </w:r>
      <w:r w:rsidRPr="00A91B49">
        <w:rPr>
          <w:rFonts w:ascii="Arial Narrow" w:hAnsi="Arial Narrow" w:cs="Arial"/>
        </w:rPr>
        <w:t>, Zaloška cesta 2, 1000 Ljubljana</w:t>
      </w:r>
    </w:p>
    <w:p w14:paraId="3AC88E04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3AFCF0F1" w14:textId="77777777" w:rsidR="00952665" w:rsidRPr="00A91B49" w:rsidRDefault="00952665" w:rsidP="00952665">
      <w:pPr>
        <w:jc w:val="both"/>
        <w:rPr>
          <w:rFonts w:ascii="Arial Narrow" w:hAnsi="Arial Narrow"/>
        </w:rPr>
      </w:pPr>
      <w:r w:rsidRPr="00A91B49">
        <w:rPr>
          <w:rFonts w:ascii="Arial Narrow" w:hAnsi="Arial Narrow" w:cs="Arial"/>
        </w:rPr>
        <w:t>V skladu s pogoji v tem postopku javnega naročanja dajemo ponudbo št. ………………… z dne…………………… za izvedbo javnega naročila za</w:t>
      </w:r>
      <w:r w:rsidRPr="00A91B49">
        <w:rPr>
          <w:rFonts w:ascii="Arial Narrow" w:hAnsi="Arial Narrow"/>
        </w:rPr>
        <w:t xml:space="preserve">: </w:t>
      </w:r>
      <w:r w:rsidRPr="00A91B49">
        <w:rPr>
          <w:rFonts w:ascii="Arial Narrow" w:hAnsi="Arial Narrow"/>
          <w:b/>
          <w:bCs/>
        </w:rPr>
        <w:t xml:space="preserve">NAKUP PET RADIOFARMAKOV </w:t>
      </w:r>
    </w:p>
    <w:p w14:paraId="14B41DF4" w14:textId="77777777" w:rsidR="00952665" w:rsidRPr="00A91B49" w:rsidRDefault="00952665" w:rsidP="00952665">
      <w:pPr>
        <w:jc w:val="both"/>
        <w:rPr>
          <w:rFonts w:ascii="Arial Narrow" w:hAnsi="Arial Narrow" w:cs="Arial"/>
        </w:rPr>
      </w:pPr>
    </w:p>
    <w:p w14:paraId="5CEDC94B" w14:textId="77777777" w:rsidR="00952665" w:rsidRPr="00A91B49" w:rsidRDefault="00952665" w:rsidP="00952665">
      <w:pPr>
        <w:spacing w:line="276" w:lineRule="auto"/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 xml:space="preserve">*V ceni so zajeti vsi stroški, vključno s prevozom  in drugimi odvisnimi stroški - DDP </w:t>
      </w:r>
      <w:proofErr w:type="spellStart"/>
      <w:r w:rsidRPr="00A91B49">
        <w:rPr>
          <w:rFonts w:ascii="Arial Narrow" w:hAnsi="Arial Narrow" w:cs="Arial"/>
        </w:rPr>
        <w:t>incoterms</w:t>
      </w:r>
      <w:proofErr w:type="spellEnd"/>
      <w:r w:rsidRPr="00A91B49">
        <w:rPr>
          <w:rFonts w:ascii="Arial Narrow" w:hAnsi="Arial Narrow" w:cs="Arial"/>
        </w:rPr>
        <w:t xml:space="preserve"> - sedež oziroma lokacije naročnika.</w:t>
      </w:r>
    </w:p>
    <w:p w14:paraId="2950302B" w14:textId="77777777" w:rsidR="00952665" w:rsidRPr="00A91B49" w:rsidRDefault="00952665" w:rsidP="00952665">
      <w:pPr>
        <w:spacing w:line="276" w:lineRule="auto"/>
        <w:rPr>
          <w:rFonts w:ascii="Arial Narrow" w:hAnsi="Arial Narrow" w:cs="Arial"/>
        </w:rPr>
      </w:pPr>
    </w:p>
    <w:p w14:paraId="0454A702" w14:textId="77777777" w:rsidR="00952665" w:rsidRPr="00A91B49" w:rsidRDefault="00952665" w:rsidP="00952665">
      <w:pPr>
        <w:rPr>
          <w:rFonts w:ascii="Arial Narrow" w:hAnsi="Arial Narrow"/>
          <w:b/>
          <w:bCs/>
        </w:rPr>
      </w:pPr>
      <w:r w:rsidRPr="00A91B49">
        <w:rPr>
          <w:rFonts w:ascii="Arial Narrow" w:hAnsi="Arial Narrow"/>
          <w:b/>
          <w:bCs/>
        </w:rPr>
        <w:t xml:space="preserve">Končne ponudbene vrednosti so razvidne iz priloženega PREDRAČUNA. </w:t>
      </w:r>
    </w:p>
    <w:p w14:paraId="3E97B2D8" w14:textId="77777777" w:rsidR="00952665" w:rsidRPr="00A91B49" w:rsidRDefault="00952665" w:rsidP="00952665">
      <w:pPr>
        <w:rPr>
          <w:rFonts w:ascii="Arial Narrow" w:hAnsi="Arial Narrow"/>
        </w:rPr>
      </w:pPr>
    </w:p>
    <w:p w14:paraId="5CB4EE5F" w14:textId="77777777" w:rsidR="00952665" w:rsidRPr="00A91B49" w:rsidRDefault="00952665" w:rsidP="00952665">
      <w:pPr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 xml:space="preserve">Veljavnost ponudbe do vključno dne 30.08.2023  </w:t>
      </w:r>
    </w:p>
    <w:p w14:paraId="24298D8D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6928284C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449ECFCA" w14:textId="77777777" w:rsidR="00952665" w:rsidRPr="00A91B49" w:rsidRDefault="00952665" w:rsidP="00952665">
      <w:pPr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 xml:space="preserve">Datum: </w:t>
      </w:r>
    </w:p>
    <w:p w14:paraId="1B964C9B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70059013" w14:textId="77777777" w:rsidR="00952665" w:rsidRPr="00A91B49" w:rsidRDefault="00952665" w:rsidP="00952665">
      <w:pPr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 xml:space="preserve">Žig in podpis zakonitega zastopnika/pooblaščene osebe ponudnika: </w:t>
      </w:r>
    </w:p>
    <w:p w14:paraId="20752AD5" w14:textId="77777777" w:rsidR="00952665" w:rsidRPr="00A91B49" w:rsidRDefault="00952665" w:rsidP="00952665">
      <w:pPr>
        <w:rPr>
          <w:rFonts w:ascii="Arial Narrow" w:hAnsi="Arial Narrow" w:cs="Arial"/>
        </w:rPr>
      </w:pPr>
      <w:r w:rsidRPr="00A91B49">
        <w:rPr>
          <w:rFonts w:ascii="Arial Narrow" w:hAnsi="Arial Narrow" w:cs="Arial"/>
        </w:rPr>
        <w:t>____________________________________________</w:t>
      </w:r>
    </w:p>
    <w:p w14:paraId="49F8DFA8" w14:textId="77777777" w:rsidR="00952665" w:rsidRPr="00A91B49" w:rsidRDefault="00952665" w:rsidP="00952665">
      <w:pPr>
        <w:rPr>
          <w:rFonts w:ascii="Arial Narrow" w:hAnsi="Arial Narrow" w:cs="Arial"/>
        </w:rPr>
      </w:pPr>
    </w:p>
    <w:p w14:paraId="6BA9054C" w14:textId="77777777" w:rsidR="00952665" w:rsidRPr="00A91B49" w:rsidRDefault="00952665" w:rsidP="00952665">
      <w:pPr>
        <w:spacing w:line="276" w:lineRule="auto"/>
        <w:rPr>
          <w:rFonts w:ascii="Arial Narrow" w:eastAsiaTheme="minorEastAsia" w:hAnsi="Arial Narrow" w:cs="Calibri"/>
        </w:rPr>
      </w:pPr>
      <w:r w:rsidRPr="00A91B49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4E3D2992" w14:textId="77777777" w:rsidR="00952665" w:rsidRPr="00A91B49" w:rsidRDefault="00952665" w:rsidP="00952665">
      <w:pPr>
        <w:jc w:val="both"/>
        <w:rPr>
          <w:rFonts w:ascii="Arial Narrow" w:hAnsi="Arial Narrow" w:cs="Arial"/>
          <w:b/>
        </w:rPr>
      </w:pPr>
      <w:r w:rsidRPr="00A91B49">
        <w:rPr>
          <w:rFonts w:ascii="Arial Narrow" w:hAnsi="Arial Narrow"/>
          <w:b/>
          <w:u w:val="single"/>
        </w:rPr>
        <w:t xml:space="preserve">Ponudnik priloži: </w:t>
      </w:r>
      <w:r w:rsidRPr="00A91B49">
        <w:rPr>
          <w:rFonts w:ascii="Arial Narrow" w:hAnsi="Arial Narrow"/>
          <w:u w:val="single"/>
        </w:rPr>
        <w:t>izpolnjen izpis predračuna</w:t>
      </w:r>
      <w:r w:rsidRPr="00A91B49">
        <w:rPr>
          <w:rFonts w:ascii="Arial Narrow" w:hAnsi="Arial Narrow"/>
        </w:rPr>
        <w:t xml:space="preserve"> </w:t>
      </w:r>
      <w:r w:rsidRPr="00A91B49">
        <w:rPr>
          <w:rFonts w:ascii="Arial Narrow" w:hAnsi="Arial Narrow"/>
          <w:b/>
        </w:rPr>
        <w:t>845080118-005-23.xlsx</w:t>
      </w:r>
      <w:r w:rsidRPr="00A91B49">
        <w:rPr>
          <w:rFonts w:ascii="Arial Narrow" w:hAnsi="Arial Narrow" w:cs="Arial"/>
          <w:b/>
        </w:rPr>
        <w:t xml:space="preserve"> </w:t>
      </w:r>
      <w:r w:rsidRPr="00A91B49">
        <w:rPr>
          <w:rFonts w:ascii="Arial Narrow" w:hAnsi="Arial Narrow"/>
          <w:b/>
        </w:rPr>
        <w:t xml:space="preserve">v </w:t>
      </w:r>
      <w:proofErr w:type="spellStart"/>
      <w:r w:rsidRPr="00A91B49">
        <w:rPr>
          <w:rFonts w:ascii="Arial Narrow" w:hAnsi="Arial Narrow"/>
          <w:b/>
        </w:rPr>
        <w:t>excel</w:t>
      </w:r>
      <w:proofErr w:type="spellEnd"/>
      <w:r w:rsidRPr="00A91B49">
        <w:rPr>
          <w:rFonts w:ascii="Arial Narrow" w:hAnsi="Arial Narrow"/>
          <w:b/>
        </w:rPr>
        <w:t xml:space="preserve"> obliki.</w:t>
      </w:r>
    </w:p>
    <w:p w14:paraId="6E7A5129" w14:textId="6E228A34" w:rsidR="00FD54CC" w:rsidRPr="003124BC" w:rsidRDefault="00FD54CC" w:rsidP="00952665">
      <w:pPr>
        <w:spacing w:line="276" w:lineRule="auto"/>
      </w:pPr>
    </w:p>
    <w:sectPr w:rsidR="00FD54CC" w:rsidRPr="003124BC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EE72" w14:textId="77777777" w:rsidR="00FF6246" w:rsidRDefault="00FF6246">
      <w:r>
        <w:separator/>
      </w:r>
    </w:p>
  </w:endnote>
  <w:endnote w:type="continuationSeparator" w:id="0">
    <w:p w14:paraId="320318F9" w14:textId="77777777" w:rsidR="00FF6246" w:rsidRDefault="00FF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AD9A" w14:textId="77777777" w:rsidR="00FF6246" w:rsidRDefault="00FF6246">
      <w:r>
        <w:separator/>
      </w:r>
    </w:p>
  </w:footnote>
  <w:footnote w:type="continuationSeparator" w:id="0">
    <w:p w14:paraId="4A775900" w14:textId="77777777" w:rsidR="00FF6246" w:rsidRDefault="00FF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86264231">
    <w:abstractNumId w:val="8"/>
  </w:num>
  <w:num w:numId="2" w16cid:durableId="2141068230">
    <w:abstractNumId w:val="5"/>
  </w:num>
  <w:num w:numId="3" w16cid:durableId="983122004">
    <w:abstractNumId w:val="30"/>
  </w:num>
  <w:num w:numId="4" w16cid:durableId="1350136964">
    <w:abstractNumId w:val="33"/>
  </w:num>
  <w:num w:numId="5" w16cid:durableId="1952055626">
    <w:abstractNumId w:val="38"/>
  </w:num>
  <w:num w:numId="6" w16cid:durableId="203294863">
    <w:abstractNumId w:val="23"/>
  </w:num>
  <w:num w:numId="7" w16cid:durableId="2021812840">
    <w:abstractNumId w:val="14"/>
  </w:num>
  <w:num w:numId="8" w16cid:durableId="1109005461">
    <w:abstractNumId w:val="36"/>
  </w:num>
  <w:num w:numId="9" w16cid:durableId="400248845">
    <w:abstractNumId w:val="37"/>
  </w:num>
  <w:num w:numId="10" w16cid:durableId="387649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6513307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53606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68913">
    <w:abstractNumId w:val="6"/>
  </w:num>
  <w:num w:numId="14" w16cid:durableId="2024671754">
    <w:abstractNumId w:val="2"/>
  </w:num>
  <w:num w:numId="15" w16cid:durableId="1054357440">
    <w:abstractNumId w:val="3"/>
  </w:num>
  <w:num w:numId="16" w16cid:durableId="829910635">
    <w:abstractNumId w:val="11"/>
  </w:num>
  <w:num w:numId="17" w16cid:durableId="1990210293">
    <w:abstractNumId w:val="10"/>
  </w:num>
  <w:num w:numId="18" w16cid:durableId="4654404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173570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8122943">
    <w:abstractNumId w:val="17"/>
  </w:num>
  <w:num w:numId="21" w16cid:durableId="1157460934">
    <w:abstractNumId w:val="32"/>
  </w:num>
  <w:num w:numId="22" w16cid:durableId="1999923601">
    <w:abstractNumId w:val="26"/>
  </w:num>
  <w:num w:numId="23" w16cid:durableId="1322537680">
    <w:abstractNumId w:val="13"/>
  </w:num>
  <w:num w:numId="24" w16cid:durableId="1936861287">
    <w:abstractNumId w:val="18"/>
  </w:num>
  <w:num w:numId="25" w16cid:durableId="1175608626">
    <w:abstractNumId w:val="39"/>
  </w:num>
  <w:num w:numId="26" w16cid:durableId="1887792534">
    <w:abstractNumId w:val="31"/>
  </w:num>
  <w:num w:numId="27" w16cid:durableId="2088532824">
    <w:abstractNumId w:val="1"/>
  </w:num>
  <w:num w:numId="28" w16cid:durableId="1800344626">
    <w:abstractNumId w:val="24"/>
  </w:num>
  <w:num w:numId="29" w16cid:durableId="1104689332">
    <w:abstractNumId w:val="20"/>
  </w:num>
  <w:num w:numId="30" w16cid:durableId="1438135953">
    <w:abstractNumId w:val="9"/>
  </w:num>
  <w:num w:numId="31" w16cid:durableId="740323468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6841379">
    <w:abstractNumId w:val="16"/>
  </w:num>
  <w:num w:numId="33" w16cid:durableId="17089435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239500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50543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3240529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66081356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3744734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969244161">
    <w:abstractNumId w:val="21"/>
  </w:num>
  <w:num w:numId="40" w16cid:durableId="1156455828">
    <w:abstractNumId w:val="0"/>
  </w:num>
  <w:num w:numId="41" w16cid:durableId="2114551701">
    <w:abstractNumId w:val="15"/>
  </w:num>
  <w:num w:numId="42" w16cid:durableId="1467622349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22F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4BC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22B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5F4CC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1B9B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5A7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2665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649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3C4A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246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A127C-8957-43BB-AB01-6D6557A7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2102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Monika Samsa</cp:lastModifiedBy>
  <cp:revision>13</cp:revision>
  <cp:lastPrinted>2022-09-01T11:23:00Z</cp:lastPrinted>
  <dcterms:created xsi:type="dcterms:W3CDTF">2022-09-02T09:41:00Z</dcterms:created>
  <dcterms:modified xsi:type="dcterms:W3CDTF">2023-04-19T12:01:00Z</dcterms:modified>
</cp:coreProperties>
</file>